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D0EEC" w14:textId="450A069D" w:rsidR="00DD22A1" w:rsidRDefault="00DD22A1" w:rsidP="00DD22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RADDON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78B23A50" w14:textId="77777777" w:rsidR="00DD22A1" w:rsidRDefault="00DD22A1" w:rsidP="00DD22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6874134F" w14:textId="77777777" w:rsidR="00DD22A1" w:rsidRDefault="00DD22A1" w:rsidP="00DD22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15AE77" w14:textId="77777777" w:rsidR="00DD22A1" w:rsidRDefault="00DD22A1" w:rsidP="00DD22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D2F33C" w14:textId="59AB5BFD" w:rsidR="00DD22A1" w:rsidRDefault="00DD22A1" w:rsidP="00DD22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8 Aug.1404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</w:t>
      </w:r>
      <w:r>
        <w:rPr>
          <w:rFonts w:ascii="Times New Roman" w:hAnsi="Times New Roman" w:cs="Times New Roman"/>
          <w:sz w:val="24"/>
          <w:szCs w:val="24"/>
        </w:rPr>
        <w:t xml:space="preserve"> at Plympton.</w:t>
      </w:r>
    </w:p>
    <w:p w14:paraId="71C9FCC4" w14:textId="38DE2C4F" w:rsidR="00DD22A1" w:rsidRDefault="00DD22A1" w:rsidP="00DD22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(“Stafford Register” pp.435 and 42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6CF2DF58" w14:textId="77777777" w:rsidR="00DD22A1" w:rsidRDefault="00DD22A1" w:rsidP="00DD22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6F125A" w14:textId="77777777" w:rsidR="00DD22A1" w:rsidRDefault="00DD22A1" w:rsidP="00DD22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1FE961" w14:textId="77777777" w:rsidR="00DD22A1" w:rsidRPr="00856147" w:rsidRDefault="00DD22A1" w:rsidP="00DD22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April 2021</w:t>
      </w:r>
    </w:p>
    <w:p w14:paraId="04EDD0F6" w14:textId="3F48EA2E" w:rsidR="00BA00AB" w:rsidRPr="00DD22A1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D2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52853" w14:textId="77777777" w:rsidR="00DD22A1" w:rsidRDefault="00DD22A1" w:rsidP="009139A6">
      <w:r>
        <w:separator/>
      </w:r>
    </w:p>
  </w:endnote>
  <w:endnote w:type="continuationSeparator" w:id="0">
    <w:p w14:paraId="02EB8553" w14:textId="77777777" w:rsidR="00DD22A1" w:rsidRDefault="00DD22A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31BC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EBBB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4771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61FB8" w14:textId="77777777" w:rsidR="00DD22A1" w:rsidRDefault="00DD22A1" w:rsidP="009139A6">
      <w:r>
        <w:separator/>
      </w:r>
    </w:p>
  </w:footnote>
  <w:footnote w:type="continuationSeparator" w:id="0">
    <w:p w14:paraId="6DDB9A1B" w14:textId="77777777" w:rsidR="00DD22A1" w:rsidRDefault="00DD22A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F927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826A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4529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2A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D22A1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C9E443"/>
  <w15:chartTrackingRefBased/>
  <w15:docId w15:val="{6EB2A9AC-AF64-4DA7-802B-513EF5221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2021-04-19T19:31:00Z</dcterms:created>
  <dcterms:modified xsi:type="dcterms:W3CDTF">2021-04-19T19:33:00Z</dcterms:modified>
</cp:coreProperties>
</file>